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312" w:rsidRDefault="00647312" w:rsidP="00647312">
      <w:pPr>
        <w:pStyle w:val="Heading1"/>
        <w:jc w:val="center"/>
      </w:pPr>
      <w:r>
        <w:t>CONTRACT DE COMODAT</w:t>
      </w:r>
    </w:p>
    <w:p w:rsidR="00647312" w:rsidRDefault="00647312" w:rsidP="00647312">
      <w:pPr>
        <w:pStyle w:val="Heading2"/>
      </w:pPr>
    </w:p>
    <w:p w:rsidR="00647312" w:rsidRDefault="00647312" w:rsidP="00647312">
      <w:pPr>
        <w:pStyle w:val="Heading2"/>
      </w:pPr>
      <w:r>
        <w:t>Art. 1. PARTILE</w:t>
      </w:r>
    </w:p>
    <w:p w:rsidR="00647312" w:rsidRDefault="00647312" w:rsidP="00647312"/>
    <w:p w:rsidR="00647312" w:rsidRPr="00647312" w:rsidRDefault="00647312" w:rsidP="00647312">
      <w:pPr>
        <w:spacing w:line="480" w:lineRule="auto"/>
        <w:rPr>
          <w:b/>
        </w:rPr>
      </w:pPr>
      <w:r>
        <w:t xml:space="preserve">_________________________________, cu domiciliul in localitatea ________________________,  str. _____________________, nr_., bl. _., ap_., jud. ______________, identificat cu B.I. seria_., nr_, eliberat de Politia ________________, la data de ___/___/______, in calitate de </w:t>
      </w:r>
      <w:r w:rsidRPr="00647312">
        <w:rPr>
          <w:b/>
        </w:rPr>
        <w:t>COMODANT</w:t>
      </w:r>
    </w:p>
    <w:p w:rsidR="00647312" w:rsidRDefault="00647312" w:rsidP="00647312">
      <w:r>
        <w:t>si</w:t>
      </w:r>
    </w:p>
    <w:p w:rsidR="00647312" w:rsidRDefault="00647312" w:rsidP="00647312">
      <w:pPr>
        <w:spacing w:line="480" w:lineRule="auto"/>
      </w:pPr>
      <w:r>
        <w:t xml:space="preserve">_________________________________, cu domiciliul in localitatea ________________________,  str. _____________________, nr_., bl. _., ap_., jud. ______________, identificat cu B.I. seria_., nr_, eliberat de Politia ________________, la data de ___/___/______, in calitate de </w:t>
      </w:r>
      <w:r w:rsidRPr="00647312">
        <w:rPr>
          <w:b/>
        </w:rPr>
        <w:t>COMODATAR</w:t>
      </w:r>
    </w:p>
    <w:p w:rsidR="00647312" w:rsidRDefault="00647312" w:rsidP="00647312">
      <w:pPr>
        <w:pStyle w:val="Heading2"/>
      </w:pPr>
      <w:r>
        <w:t>Art. 2. OBIECTUL CONTRACTULUI</w:t>
      </w:r>
    </w:p>
    <w:p w:rsidR="00647312" w:rsidRDefault="00647312" w:rsidP="00647312"/>
    <w:p w:rsidR="00647312" w:rsidRDefault="00647312" w:rsidP="00647312">
      <w:pPr>
        <w:spacing w:line="360" w:lineRule="auto"/>
      </w:pPr>
      <w:r>
        <w:t>Cedarea, de catre comodant, cu titlu gratuit, a dreptului de folosinta a urmatorului bun ________________________________ ____________________________________________________ ( se individualizeaza bunul prin indicarea caracteristicilor)</w:t>
      </w:r>
    </w:p>
    <w:p w:rsidR="00647312" w:rsidRDefault="00647312" w:rsidP="00647312">
      <w:pPr>
        <w:spacing w:line="360" w:lineRule="auto"/>
      </w:pPr>
    </w:p>
    <w:p w:rsidR="00647312" w:rsidRDefault="00647312" w:rsidP="00647312">
      <w:pPr>
        <w:pStyle w:val="Heading2"/>
      </w:pPr>
      <w:r>
        <w:t>Art. 3. DURATA CONTRACTULUI</w:t>
      </w:r>
    </w:p>
    <w:p w:rsidR="00647312" w:rsidRDefault="00647312" w:rsidP="00647312"/>
    <w:p w:rsidR="00647312" w:rsidRDefault="00647312" w:rsidP="00647312">
      <w:r>
        <w:t>Prezentul contract se incheie pe o perioada de _________ani (luni), incepand cu ___/___/________, data la care bunul va fi predat comodatarului.</w:t>
      </w:r>
    </w:p>
    <w:p w:rsidR="00647312" w:rsidRDefault="00647312" w:rsidP="00647312">
      <w:pPr>
        <w:pStyle w:val="Heading2"/>
      </w:pPr>
      <w:r>
        <w:t>Art. 4. DREPTURI SI OBLIGATII</w:t>
      </w:r>
    </w:p>
    <w:p w:rsidR="00647312" w:rsidRDefault="00647312" w:rsidP="00647312"/>
    <w:p w:rsidR="00647312" w:rsidRDefault="00647312" w:rsidP="00647312">
      <w:pPr>
        <w:pStyle w:val="Heading3"/>
      </w:pPr>
      <w:r>
        <w:t>a) Drepturile comodantului:</w:t>
      </w:r>
    </w:p>
    <w:p w:rsidR="00647312" w:rsidRDefault="00647312" w:rsidP="00647312"/>
    <w:p w:rsidR="00647312" w:rsidRDefault="00647312" w:rsidP="00647312">
      <w:r>
        <w:t>- sa ceara rezilierea contractului, in cazul in care comodatarul nu-si respecta obligatiile prevazute in prezentul contract.</w:t>
      </w:r>
    </w:p>
    <w:p w:rsidR="00647312" w:rsidRDefault="00647312" w:rsidP="00647312"/>
    <w:p w:rsidR="00647312" w:rsidRDefault="00647312" w:rsidP="00647312">
      <w:pPr>
        <w:pStyle w:val="Heading3"/>
      </w:pPr>
      <w:r>
        <w:t>b) Drepturile comodatarului</w:t>
      </w:r>
    </w:p>
    <w:p w:rsidR="00647312" w:rsidRDefault="00647312" w:rsidP="00647312"/>
    <w:p w:rsidR="00647312" w:rsidRDefault="00647312" w:rsidP="00647312">
      <w:pPr>
        <w:pStyle w:val="ListParagraph"/>
        <w:numPr>
          <w:ilvl w:val="0"/>
          <w:numId w:val="3"/>
        </w:numPr>
      </w:pPr>
      <w:r>
        <w:t>sa i se asigure de catre comodant folosinta bunului pe toata durata contractului;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sa ceara restituirea sumelor platite de acesta pentru conservarea bunului;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sa retina bunul pana cand comodantul ii va remite cheltuielile de conservare a bunului;</w:t>
      </w:r>
    </w:p>
    <w:p w:rsidR="00647312" w:rsidRDefault="00647312" w:rsidP="00647312"/>
    <w:p w:rsidR="00647312" w:rsidRDefault="00647312" w:rsidP="00647312">
      <w:pPr>
        <w:pStyle w:val="Heading3"/>
      </w:pPr>
      <w:r>
        <w:t>c) Obligatiile comodatarului</w:t>
      </w:r>
    </w:p>
    <w:p w:rsidR="00647312" w:rsidRDefault="00647312" w:rsidP="00647312"/>
    <w:p w:rsidR="00647312" w:rsidRDefault="00647312" w:rsidP="00647312">
      <w:pPr>
        <w:pStyle w:val="ListParagraph"/>
        <w:numPr>
          <w:ilvl w:val="0"/>
          <w:numId w:val="3"/>
        </w:numPr>
      </w:pPr>
      <w:r>
        <w:t>sa se ingrijeasca de bunul imprumutat intocmai ca proprietarul acestuia;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sa foloseasca lucrul potrivit destinatiei sale;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sa suporte, de la data preluarii bunului, cheltuielile necesare folosintei acestuia, neavand dreptul sa ceara restituirea acestora de la comodant;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sa restituie bunul imprumutat la implinirea termenului stipulat in prezentul contract;</w:t>
      </w:r>
    </w:p>
    <w:p w:rsidR="00647312" w:rsidRDefault="00647312" w:rsidP="00647312"/>
    <w:p w:rsidR="00647312" w:rsidRDefault="00647312" w:rsidP="00647312">
      <w:pPr>
        <w:pStyle w:val="Heading2"/>
      </w:pPr>
      <w:r>
        <w:t>Art. 5. RISCURI</w:t>
      </w:r>
    </w:p>
    <w:p w:rsidR="00647312" w:rsidRDefault="00647312" w:rsidP="00647312"/>
    <w:p w:rsidR="00647312" w:rsidRDefault="00647312" w:rsidP="00647312">
      <w:r>
        <w:t>Comodatarul va suporta riscul deteriorarii sau pieririi bunului in urmatoarele cazuri: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intrebuintarea acestuia contrar destinatiei sale;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folosirea bunului dupa expirarea termenului convenit de parti prin prezentul contract;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daca comodatarul ar fi putut salva bunul imprumutat prin inlocuirea acestuia cu un bun al sau, atunci cand exista pericolul distrugerii acestuia;</w:t>
      </w:r>
    </w:p>
    <w:p w:rsidR="00647312" w:rsidRDefault="00647312" w:rsidP="00647312"/>
    <w:p w:rsidR="00647312" w:rsidRDefault="00647312" w:rsidP="00647312">
      <w:r>
        <w:t>In celelalte cazuri riscul deteriorarii sau pieirii lucrului este suportat de comodant;</w:t>
      </w:r>
    </w:p>
    <w:p w:rsidR="00647312" w:rsidRDefault="00647312" w:rsidP="00647312">
      <w:pPr>
        <w:pStyle w:val="Heading2"/>
      </w:pPr>
      <w:r>
        <w:t>Art. 6. INCETAREA CONTRACTULUI</w:t>
      </w:r>
    </w:p>
    <w:p w:rsidR="00647312" w:rsidRDefault="00647312" w:rsidP="00647312"/>
    <w:p w:rsidR="00647312" w:rsidRDefault="00647312" w:rsidP="00647312">
      <w:r>
        <w:t>Prezentul contract isi inceteaza efectele in urmatoarele cazuri: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prin restituirea bunului de catre comodatar inaintea termenului prevazut in contract: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prin trecerea termenului prevazut in contract;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prin reziliere, in cazul nerespectarii obligatiilor de catre comodatar;</w:t>
      </w:r>
    </w:p>
    <w:p w:rsidR="00647312" w:rsidRDefault="00647312" w:rsidP="00647312">
      <w:pPr>
        <w:pStyle w:val="ListParagraph"/>
        <w:numPr>
          <w:ilvl w:val="0"/>
          <w:numId w:val="3"/>
        </w:numPr>
      </w:pPr>
      <w:r>
        <w:t>prin decesul comodatarului;</w:t>
      </w:r>
    </w:p>
    <w:p w:rsidR="00647312" w:rsidRDefault="00647312" w:rsidP="00647312"/>
    <w:p w:rsidR="00647312" w:rsidRDefault="00647312" w:rsidP="00647312">
      <w:pPr>
        <w:pStyle w:val="Heading2"/>
      </w:pPr>
      <w:r>
        <w:t>Art. 7. FORTA MAJORA</w:t>
      </w:r>
      <w:r>
        <w:tab/>
      </w:r>
    </w:p>
    <w:p w:rsidR="00647312" w:rsidRDefault="00647312" w:rsidP="00647312"/>
    <w:p w:rsidR="00647312" w:rsidRDefault="00647312" w:rsidP="00647312">
      <w:r>
        <w:t>Forta majora exonereaza partile de raspundere in cazul executarii necorespunzatoare sau cu intarziere a obligatiilor asumate prin prezentul contract.</w:t>
      </w:r>
    </w:p>
    <w:p w:rsidR="00647312" w:rsidRDefault="00647312" w:rsidP="00647312"/>
    <w:p w:rsidR="00647312" w:rsidRDefault="00647312" w:rsidP="00647312">
      <w:r>
        <w:t>Prin forta majora se intelege un eveniment independent de vointa partilor, imprevizibil si insurmontabil, aparut dupa incheierea contractului, care impiedica partile sa-si execute obligatiile asumate.</w:t>
      </w:r>
    </w:p>
    <w:p w:rsidR="00647312" w:rsidRDefault="00647312" w:rsidP="00647312">
      <w:pPr>
        <w:pStyle w:val="Heading2"/>
      </w:pPr>
      <w:r>
        <w:t>Art. 8. SOLUTIONAREA LITIGIILOR</w:t>
      </w:r>
    </w:p>
    <w:p w:rsidR="00647312" w:rsidRDefault="00647312" w:rsidP="00647312"/>
    <w:p w:rsidR="00647312" w:rsidRDefault="00647312" w:rsidP="00647312">
      <w:r>
        <w:t>Orice litigiu decurgand in legatura cu acest contract, se va solutiona de catre instantele judecatoresti competente.</w:t>
      </w:r>
    </w:p>
    <w:p w:rsidR="00647312" w:rsidRDefault="00647312" w:rsidP="00647312"/>
    <w:p w:rsidR="00647312" w:rsidRDefault="00647312" w:rsidP="00647312">
      <w:r>
        <w:t>Prezentul contract s-a incheiat astazi ___/___/______in ___ exemplare .</w:t>
      </w:r>
    </w:p>
    <w:p w:rsidR="00647312" w:rsidRDefault="00647312" w:rsidP="00647312"/>
    <w:p w:rsidR="00647312" w:rsidRDefault="00647312" w:rsidP="00647312"/>
    <w:p w:rsidR="00647312" w:rsidRDefault="00647312" w:rsidP="00647312"/>
    <w:p w:rsidR="00647312" w:rsidRPr="00647312" w:rsidRDefault="00647312" w:rsidP="00647312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47312">
        <w:rPr>
          <w:sz w:val="28"/>
          <w:szCs w:val="28"/>
        </w:rPr>
        <w:t xml:space="preserve">COMODANT                                           </w:t>
      </w:r>
      <w:r>
        <w:rPr>
          <w:sz w:val="28"/>
          <w:szCs w:val="28"/>
        </w:rPr>
        <w:t xml:space="preserve">                      </w:t>
      </w:r>
      <w:r w:rsidRPr="00647312">
        <w:rPr>
          <w:sz w:val="28"/>
          <w:szCs w:val="28"/>
        </w:rPr>
        <w:t xml:space="preserve">  COMODATAR</w:t>
      </w:r>
    </w:p>
    <w:p w:rsidR="00647312" w:rsidRDefault="00647312" w:rsidP="00647312"/>
    <w:p w:rsidR="002448A3" w:rsidRPr="002448A3" w:rsidRDefault="00647312" w:rsidP="00647312">
      <w:r>
        <w:t>________________________                                                           _______________________</w:t>
      </w:r>
    </w:p>
    <w:sectPr w:rsidR="002448A3" w:rsidRPr="002448A3" w:rsidSect="008B4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6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E24" w:rsidRDefault="001A6E24" w:rsidP="00021277">
      <w:pPr>
        <w:spacing w:after="0" w:line="240" w:lineRule="auto"/>
      </w:pPr>
      <w:r>
        <w:separator/>
      </w:r>
    </w:p>
  </w:endnote>
  <w:endnote w:type="continuationSeparator" w:id="0">
    <w:p w:rsidR="001A6E24" w:rsidRDefault="001A6E24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Default="00021277" w:rsidP="00F0642F">
    <w:pPr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0642F">
      <w:t xml:space="preserve">                                                </w:t>
    </w:r>
    <w:r w:rsidR="008B4172">
      <w:t xml:space="preserve">    </w:t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 w:rsidR="00F0642F">
      <w:rPr>
        <w:lang w:val="ro-RO"/>
      </w:rPr>
      <w:t xml:space="preserve">   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F0642F">
          <w:t xml:space="preserve">                          Pag. </w:t>
        </w:r>
        <w:fldSimple w:instr=" PAGE ">
          <w:r w:rsidR="00647312">
            <w:rPr>
              <w:noProof/>
            </w:rPr>
            <w:t>1</w:t>
          </w:r>
        </w:fldSimple>
        <w:r w:rsidR="00F0642F">
          <w:t xml:space="preserve"> din </w:t>
        </w:r>
        <w:fldSimple w:instr=" NUMPAGES  ">
          <w:r w:rsidR="00647312">
            <w:rPr>
              <w:noProof/>
            </w:rPr>
            <w:t>3</w:t>
          </w:r>
        </w:fldSimple>
      </w:sdtContent>
    </w:sdt>
    <w:r>
      <w:rPr>
        <w:lang w:val="ro-RO"/>
      </w:rPr>
      <w:tab/>
    </w:r>
  </w:p>
  <w:p w:rsidR="00CB5B49" w:rsidRDefault="00CB5B4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E24" w:rsidRDefault="001A6E24" w:rsidP="00021277">
      <w:pPr>
        <w:spacing w:after="0" w:line="240" w:lineRule="auto"/>
      </w:pPr>
      <w:r>
        <w:separator/>
      </w:r>
    </w:p>
  </w:footnote>
  <w:footnote w:type="continuationSeparator" w:id="0">
    <w:p w:rsidR="001A6E24" w:rsidRDefault="001A6E24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F3FE4"/>
    <w:multiLevelType w:val="hybridMultilevel"/>
    <w:tmpl w:val="66204910"/>
    <w:lvl w:ilvl="0" w:tplc="99BA1F4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95EB7"/>
    <w:multiLevelType w:val="hybridMultilevel"/>
    <w:tmpl w:val="B9741776"/>
    <w:lvl w:ilvl="0" w:tplc="99BA1F4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9D32A0"/>
    <w:multiLevelType w:val="hybridMultilevel"/>
    <w:tmpl w:val="D496088E"/>
    <w:lvl w:ilvl="0" w:tplc="99BA1F4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4E955EC"/>
    <w:multiLevelType w:val="hybridMultilevel"/>
    <w:tmpl w:val="107CB278"/>
    <w:lvl w:ilvl="0" w:tplc="99BA1F4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DC6898"/>
    <w:multiLevelType w:val="hybridMultilevel"/>
    <w:tmpl w:val="9358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A6E24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A6E24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47312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172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2776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3F8E"/>
    <w:rsid w:val="00C35222"/>
    <w:rsid w:val="00C37803"/>
    <w:rsid w:val="00C542E9"/>
    <w:rsid w:val="00C9705A"/>
    <w:rsid w:val="00CA6313"/>
    <w:rsid w:val="00CB5B49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0642F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73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73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iPriority w:val="99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473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W2007_4.dotx</Template>
  <TotalTime>7</TotalTime>
  <Pages>3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2013-08-13T16:01:00Z</dcterms:created>
  <dcterms:modified xsi:type="dcterms:W3CDTF">2013-08-13T16:08:00Z</dcterms:modified>
</cp:coreProperties>
</file>